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Pr="005F258D" w:rsidRDefault="0049769A" w:rsidP="00C14A21">
      <w:pPr>
        <w:pStyle w:val="21"/>
        <w:shd w:val="clear" w:color="auto" w:fill="auto"/>
        <w:spacing w:before="0" w:after="0" w:line="274" w:lineRule="exact"/>
        <w:rPr>
          <w:rStyle w:val="2"/>
          <w:color w:val="000000"/>
          <w:sz w:val="24"/>
          <w:szCs w:val="24"/>
        </w:rPr>
      </w:pPr>
    </w:p>
    <w:p w:rsidR="0049769A" w:rsidRPr="005F258D" w:rsidRDefault="0049769A" w:rsidP="00C14A21">
      <w:pPr>
        <w:pStyle w:val="21"/>
        <w:shd w:val="clear" w:color="auto" w:fill="auto"/>
        <w:spacing w:before="0" w:after="0" w:line="274" w:lineRule="exact"/>
        <w:ind w:right="3826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Об организации работы в Единой информационной системе оказания государственных и муниципальных услуг Московской области (ЕИС ОУ)</w:t>
      </w:r>
    </w:p>
    <w:p w:rsidR="0049769A" w:rsidRPr="005F258D" w:rsidRDefault="0049769A" w:rsidP="00C14A21">
      <w:pPr>
        <w:pStyle w:val="21"/>
        <w:shd w:val="clear" w:color="auto" w:fill="auto"/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</w:p>
    <w:p w:rsidR="0049769A" w:rsidRPr="005F258D" w:rsidRDefault="0049769A" w:rsidP="00C14A21">
      <w:pPr>
        <w:pStyle w:val="21"/>
        <w:shd w:val="clear" w:color="auto" w:fill="auto"/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В соответствии с требованиями Федерального закона от 27.07.2010 №210-ФЗ «Об организации предоставления государственных и муниципальных услуг», Федерального закона от 06.04.2011 №63-ФЗ «Об электронной подписи», постановлением Правительства Российской Федерации от 8 сентября 2010 года № 697 (ред. от 05.12.2014) «О единой системе межведомственного электронного взаимодействия», постановлением Правительства РФ от 09.02.2012 №111 «Об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подписи», и в целях автоматизации предоставления государственных и муниципальных услуг, обеспечения межведомственного электронного взаимодействия при предоставлении государственных (муниципальных) услуг в электронной форме на территории Лотошинского муниципального района Московской области посредством внедрения Единой информационной системы оказания государственных и муниципальных услуг Московской области (ЕИС ОУ),</w:t>
      </w:r>
    </w:p>
    <w:p w:rsidR="0049769A" w:rsidRPr="005F258D" w:rsidRDefault="0049769A" w:rsidP="00BD7957">
      <w:pPr>
        <w:pStyle w:val="21"/>
        <w:shd w:val="clear" w:color="auto" w:fill="auto"/>
        <w:spacing w:before="0" w:after="0" w:line="274" w:lineRule="exact"/>
        <w:jc w:val="left"/>
        <w:rPr>
          <w:rStyle w:val="2"/>
          <w:color w:val="000000"/>
          <w:sz w:val="24"/>
          <w:szCs w:val="24"/>
        </w:rPr>
      </w:pPr>
      <w:r w:rsidRPr="00BD7957">
        <w:rPr>
          <w:rStyle w:val="2"/>
          <w:b/>
          <w:color w:val="000000"/>
          <w:sz w:val="24"/>
          <w:szCs w:val="24"/>
          <w:u w:val="single"/>
        </w:rPr>
        <w:t>п о с т а н о в л я ю:</w:t>
      </w:r>
    </w:p>
    <w:p w:rsidR="0049769A" w:rsidRPr="005F258D" w:rsidRDefault="0049769A" w:rsidP="00C14A21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Назначить уполномоченных лиц,</w:t>
      </w:r>
      <w:r w:rsidRPr="005F258D">
        <w:rPr>
          <w:sz w:val="24"/>
          <w:szCs w:val="24"/>
        </w:rPr>
        <w:t xml:space="preserve"> </w:t>
      </w:r>
      <w:r w:rsidRPr="005F258D">
        <w:rPr>
          <w:rStyle w:val="2"/>
          <w:color w:val="000000"/>
          <w:sz w:val="24"/>
          <w:szCs w:val="24"/>
        </w:rPr>
        <w:t>задействованных в оказании муниципальных услуг и (или) межведомственном электронном взаимодействии и наделить правом электронной подписи при направлении межведомственных запросов и ответов на поступившие межведомственные электронные запросы посредством использования государственной информационной системы «Единая информационная система оказания государственных и муниципальных услуг Московской области (ЕИС ОУ)» должностных лиц администрации Лотошинского муниципального района Московской области согласно Приложению № 1 к настоящему постановлению.</w:t>
      </w:r>
    </w:p>
    <w:p w:rsidR="0049769A" w:rsidRPr="005F258D" w:rsidRDefault="0049769A" w:rsidP="006B5A4E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Назначить модератор</w:t>
      </w:r>
      <w:r>
        <w:rPr>
          <w:rStyle w:val="2"/>
          <w:color w:val="000000"/>
          <w:sz w:val="24"/>
          <w:szCs w:val="24"/>
        </w:rPr>
        <w:t>ами</w:t>
      </w:r>
      <w:r w:rsidRPr="005F258D">
        <w:rPr>
          <w:rStyle w:val="2"/>
          <w:color w:val="000000"/>
          <w:sz w:val="24"/>
          <w:szCs w:val="24"/>
        </w:rPr>
        <w:t xml:space="preserve"> государственной информационной системы «Единая информационная система оказания государственных и муниципальных услуг Московской области (ЕИС ОУ)» и наделить правом электронной подписи для перераспределения запросов федеральных органов власти, поступивших межведомственных запросов от федеральных (ФОИВ) и региональных (РОИВ) государственных органов власти, внутри органа местного самоуправления (ОМСУ) согласно Приложению №2 к настоящему постановлению.</w:t>
      </w:r>
    </w:p>
    <w:p w:rsidR="0049769A" w:rsidRPr="003A1256" w:rsidRDefault="0049769A" w:rsidP="00C14A21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3A1256">
        <w:rPr>
          <w:rStyle w:val="2"/>
          <w:color w:val="000000"/>
          <w:sz w:val="24"/>
          <w:szCs w:val="24"/>
        </w:rPr>
        <w:t xml:space="preserve">Возложить функции администратора безопасности и полномочия по эксплуатации средств криптографической защиты информации, используемых для межведомственного электронного взаимодействия на </w:t>
      </w:r>
      <w:r w:rsidRPr="003A1256">
        <w:rPr>
          <w:rStyle w:val="2"/>
          <w:color w:val="000000"/>
        </w:rPr>
        <w:t xml:space="preserve"> системного администратора организационно-общего отдела администрации Лотошинского муниципального района</w:t>
      </w:r>
      <w:r>
        <w:rPr>
          <w:rStyle w:val="2"/>
          <w:color w:val="000000"/>
        </w:rPr>
        <w:t>.</w:t>
      </w:r>
    </w:p>
    <w:p w:rsidR="0049769A" w:rsidRPr="003A1256" w:rsidRDefault="0049769A" w:rsidP="00C14A21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3A1256">
        <w:rPr>
          <w:rStyle w:val="2"/>
          <w:color w:val="000000"/>
          <w:sz w:val="24"/>
          <w:szCs w:val="24"/>
        </w:rPr>
        <w:t xml:space="preserve"> Указанные в пунктах 1-3 настоящего постановления должностные лица несут персональную ответственность за:</w:t>
      </w:r>
    </w:p>
    <w:p w:rsidR="0049769A" w:rsidRPr="005F258D" w:rsidRDefault="0049769A" w:rsidP="00C14A21">
      <w:pPr>
        <w:pStyle w:val="21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-</w:t>
      </w:r>
      <w:r w:rsidRPr="005F258D">
        <w:rPr>
          <w:rStyle w:val="2"/>
          <w:color w:val="000000"/>
          <w:sz w:val="24"/>
          <w:szCs w:val="24"/>
        </w:rPr>
        <w:tab/>
        <w:t>обеспечение конфиденциальности информации, ставшей им известной в процессе обмена информацией;</w:t>
      </w:r>
    </w:p>
    <w:p w:rsidR="0049769A" w:rsidRPr="005F258D" w:rsidRDefault="0049769A" w:rsidP="00C14A21">
      <w:pPr>
        <w:pStyle w:val="21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-</w:t>
      </w:r>
      <w:r w:rsidRPr="005F258D">
        <w:rPr>
          <w:rStyle w:val="2"/>
          <w:color w:val="000000"/>
          <w:sz w:val="24"/>
          <w:szCs w:val="24"/>
        </w:rPr>
        <w:tab/>
        <w:t>обеспечение конфиденциальности ключей электронной подписи;</w:t>
      </w:r>
    </w:p>
    <w:p w:rsidR="0049769A" w:rsidRPr="005F258D" w:rsidRDefault="0049769A" w:rsidP="00C14A21">
      <w:pPr>
        <w:pStyle w:val="21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-</w:t>
      </w:r>
      <w:r w:rsidRPr="005F258D">
        <w:rPr>
          <w:rStyle w:val="2"/>
          <w:color w:val="000000"/>
          <w:sz w:val="24"/>
          <w:szCs w:val="24"/>
        </w:rPr>
        <w:tab/>
        <w:t>соблюдение правил эксплуатации информационных систем, используемых при предоставлении муниципальных услуг в электронной форме, и средств электронной подписи.</w:t>
      </w:r>
    </w:p>
    <w:p w:rsidR="0049769A" w:rsidRPr="005F258D" w:rsidRDefault="0049769A" w:rsidP="00C14A21">
      <w:pPr>
        <w:pStyle w:val="21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 w:rsidRPr="005D24D0">
        <w:rPr>
          <w:rStyle w:val="2"/>
          <w:color w:val="000000"/>
          <w:sz w:val="24"/>
          <w:szCs w:val="24"/>
        </w:rPr>
        <w:t>5.</w:t>
      </w:r>
      <w:r w:rsidRPr="005D24D0">
        <w:rPr>
          <w:rStyle w:val="2"/>
          <w:color w:val="000000"/>
          <w:sz w:val="24"/>
          <w:szCs w:val="24"/>
        </w:rPr>
        <w:tab/>
      </w:r>
      <w:r>
        <w:rPr>
          <w:rStyle w:val="2"/>
          <w:color w:val="000000"/>
          <w:sz w:val="24"/>
          <w:szCs w:val="24"/>
        </w:rPr>
        <w:t>Системный администратор</w:t>
      </w:r>
      <w:r w:rsidRPr="005F258D">
        <w:rPr>
          <w:rStyle w:val="2"/>
          <w:color w:val="000000"/>
          <w:sz w:val="24"/>
          <w:szCs w:val="24"/>
        </w:rPr>
        <w:t xml:space="preserve"> обеспечива</w:t>
      </w:r>
      <w:r>
        <w:rPr>
          <w:rStyle w:val="2"/>
          <w:color w:val="000000"/>
          <w:sz w:val="24"/>
          <w:szCs w:val="24"/>
        </w:rPr>
        <w:t>е</w:t>
      </w:r>
      <w:r w:rsidRPr="005F258D">
        <w:rPr>
          <w:rStyle w:val="2"/>
          <w:color w:val="000000"/>
          <w:sz w:val="24"/>
          <w:szCs w:val="24"/>
        </w:rPr>
        <w:t>т своевременное проведение мероприятий по смене сертификатов электронных подписей уполномоченных лиц и обеспечению требований защиты информации в соответствии с требованиями законодательства.</w:t>
      </w: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74" w:lineRule="exact"/>
        <w:ind w:firstLine="709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6. Начальнику организационно-общего отдела администрации Лотошинского муниципального района Калининой О.В.:</w:t>
      </w: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74" w:lineRule="exact"/>
        <w:ind w:firstLine="720"/>
        <w:rPr>
          <w:rStyle w:val="2"/>
          <w:sz w:val="24"/>
          <w:szCs w:val="24"/>
        </w:rPr>
      </w:pPr>
      <w:r w:rsidRPr="005F258D">
        <w:rPr>
          <w:rStyle w:val="2"/>
          <w:sz w:val="24"/>
          <w:szCs w:val="24"/>
        </w:rPr>
        <w:t>- организовать  проверку автоматизированных рабочих мест уполномоченных лиц, задействованных в оказании муниципальных услуг и (или) межведомственном взаимодействии, в соответствии с Приложением 3 к постановлению;</w:t>
      </w: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 xml:space="preserve">- организовать работу по обеспечению уполномоченных лиц сертификатами электронной подписи, специализированным программным обеспечением «Крипто ПРО» и </w:t>
      </w:r>
      <w:r w:rsidRPr="005F258D">
        <w:rPr>
          <w:sz w:val="24"/>
          <w:szCs w:val="24"/>
        </w:rPr>
        <w:t>программным продуктом VipNet Client версии 3.2 в необходимом количестве согласно количеству уполномоченных лиц</w:t>
      </w:r>
      <w:r w:rsidRPr="005F258D">
        <w:rPr>
          <w:rStyle w:val="2"/>
          <w:color w:val="000000"/>
          <w:sz w:val="24"/>
          <w:szCs w:val="24"/>
        </w:rPr>
        <w:t xml:space="preserve"> Приложения № 1 к настоящему постановлению.</w:t>
      </w: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74" w:lineRule="exact"/>
        <w:ind w:firstLine="720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- организовать установку и настройку программного обеспечения, обеспечить подключение к СМЭВ и организовать защищенный канал связи уполномоченных лиц.</w:t>
      </w:r>
    </w:p>
    <w:p w:rsidR="0049769A" w:rsidRPr="005F258D" w:rsidRDefault="0049769A" w:rsidP="00C14A21">
      <w:pPr>
        <w:pStyle w:val="21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7</w:t>
      </w:r>
      <w:r w:rsidRPr="005F258D">
        <w:rPr>
          <w:rStyle w:val="2"/>
          <w:color w:val="000000"/>
          <w:sz w:val="24"/>
          <w:szCs w:val="24"/>
        </w:rPr>
        <w:t>.</w:t>
      </w:r>
      <w:r w:rsidRPr="005F258D">
        <w:rPr>
          <w:rStyle w:val="2"/>
          <w:color w:val="000000"/>
          <w:sz w:val="24"/>
          <w:szCs w:val="24"/>
        </w:rPr>
        <w:tab/>
        <w:t>Копию настоящего постановления направить в Министерство государственного управления, информационных технологий и связи Московской области.</w:t>
      </w: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8</w:t>
      </w:r>
      <w:r w:rsidRPr="005F258D">
        <w:rPr>
          <w:rStyle w:val="2"/>
          <w:color w:val="000000"/>
          <w:sz w:val="24"/>
          <w:szCs w:val="24"/>
        </w:rPr>
        <w:t xml:space="preserve">. Контроль за исполнением настоящего постановления возложить на заместителя главы администрации Лотошинского муниципального района Московской области </w:t>
      </w:r>
      <w:r>
        <w:rPr>
          <w:rStyle w:val="2"/>
          <w:color w:val="000000"/>
          <w:sz w:val="24"/>
          <w:szCs w:val="24"/>
        </w:rPr>
        <w:t xml:space="preserve">    </w:t>
      </w:r>
      <w:r w:rsidRPr="005F258D">
        <w:rPr>
          <w:rStyle w:val="2"/>
          <w:color w:val="000000"/>
          <w:sz w:val="24"/>
          <w:szCs w:val="24"/>
        </w:rPr>
        <w:t>Шагиева А.Э.</w:t>
      </w:r>
    </w:p>
    <w:p w:rsidR="0049769A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</w:p>
    <w:p w:rsidR="0049769A" w:rsidRPr="005F258D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Style w:val="2"/>
          <w:color w:val="000000"/>
          <w:sz w:val="24"/>
          <w:szCs w:val="24"/>
        </w:rPr>
      </w:pPr>
    </w:p>
    <w:p w:rsidR="0049769A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Глава Лотошинского</w:t>
      </w:r>
    </w:p>
    <w:p w:rsidR="0049769A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rPr>
          <w:rStyle w:val="2"/>
          <w:color w:val="000000"/>
          <w:sz w:val="24"/>
          <w:szCs w:val="24"/>
        </w:rPr>
      </w:pPr>
      <w:r w:rsidRPr="005F258D">
        <w:rPr>
          <w:rStyle w:val="2"/>
          <w:color w:val="000000"/>
          <w:sz w:val="24"/>
          <w:szCs w:val="24"/>
        </w:rPr>
        <w:t>муниципального района</w:t>
      </w:r>
      <w:r w:rsidRPr="005F258D">
        <w:rPr>
          <w:rStyle w:val="2"/>
          <w:color w:val="000000"/>
          <w:sz w:val="24"/>
          <w:szCs w:val="24"/>
        </w:rPr>
        <w:tab/>
      </w:r>
      <w:r w:rsidRPr="005F258D">
        <w:rPr>
          <w:rStyle w:val="2"/>
          <w:color w:val="000000"/>
          <w:sz w:val="24"/>
          <w:szCs w:val="24"/>
        </w:rPr>
        <w:tab/>
      </w:r>
      <w:r w:rsidRPr="005F258D">
        <w:rPr>
          <w:rStyle w:val="2"/>
          <w:color w:val="000000"/>
          <w:sz w:val="24"/>
          <w:szCs w:val="24"/>
        </w:rPr>
        <w:tab/>
      </w:r>
      <w:r w:rsidRPr="005F258D">
        <w:rPr>
          <w:rStyle w:val="2"/>
          <w:color w:val="000000"/>
          <w:sz w:val="24"/>
          <w:szCs w:val="24"/>
        </w:rPr>
        <w:tab/>
      </w:r>
      <w:r>
        <w:rPr>
          <w:rStyle w:val="2"/>
          <w:color w:val="000000"/>
          <w:sz w:val="24"/>
          <w:szCs w:val="24"/>
        </w:rPr>
        <w:t xml:space="preserve">                                    </w:t>
      </w:r>
      <w:r w:rsidRPr="005F258D">
        <w:rPr>
          <w:rStyle w:val="2"/>
          <w:color w:val="000000"/>
          <w:sz w:val="24"/>
          <w:szCs w:val="24"/>
        </w:rPr>
        <w:tab/>
        <w:t>Е.Л. Долгасова</w:t>
      </w:r>
    </w:p>
    <w:p w:rsidR="0049769A" w:rsidRDefault="0049769A" w:rsidP="00C14A21">
      <w:pPr>
        <w:pStyle w:val="21"/>
        <w:shd w:val="clear" w:color="auto" w:fill="auto"/>
        <w:tabs>
          <w:tab w:val="left" w:pos="993"/>
        </w:tabs>
        <w:spacing w:before="0" w:after="0" w:line="240" w:lineRule="auto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ab/>
      </w:r>
    </w:p>
    <w:p w:rsidR="0049769A" w:rsidRPr="006B3290" w:rsidRDefault="0049769A" w:rsidP="006B3290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left="960" w:hanging="960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 xml:space="preserve">Разослать: Шагиеву А.Э., Калининой О.В., КУИ, отделу по экономике и перспективному </w:t>
      </w:r>
      <w:r>
        <w:rPr>
          <w:rStyle w:val="2"/>
          <w:color w:val="000000"/>
          <w:sz w:val="24"/>
          <w:szCs w:val="24"/>
        </w:rPr>
        <w:tab/>
        <w:t xml:space="preserve">развитию, отделу по жилью и субсидиям, отделу </w:t>
      </w:r>
      <w:r w:rsidRPr="0073278C">
        <w:rPr>
          <w:color w:val="000000"/>
          <w:sz w:val="24"/>
          <w:szCs w:val="24"/>
        </w:rPr>
        <w:t xml:space="preserve">по жилищно-коммунальному </w:t>
      </w:r>
      <w:r>
        <w:rPr>
          <w:color w:val="000000"/>
          <w:sz w:val="24"/>
          <w:szCs w:val="24"/>
        </w:rPr>
        <w:tab/>
      </w:r>
      <w:r w:rsidRPr="0073278C">
        <w:rPr>
          <w:color w:val="000000"/>
          <w:sz w:val="24"/>
          <w:szCs w:val="24"/>
        </w:rPr>
        <w:t>хозяйству, благоустройству, транспорту и связи,</w:t>
      </w:r>
      <w:r w:rsidRPr="007B3844">
        <w:rPr>
          <w:color w:val="000000"/>
        </w:rPr>
        <w:t xml:space="preserve"> </w:t>
      </w:r>
      <w:r>
        <w:rPr>
          <w:color w:val="000000"/>
        </w:rPr>
        <w:t xml:space="preserve">отделу архитектуры и </w:t>
      </w:r>
      <w:r>
        <w:rPr>
          <w:color w:val="000000"/>
        </w:rPr>
        <w:tab/>
      </w:r>
      <w:r w:rsidRPr="006B3290">
        <w:rPr>
          <w:color w:val="000000"/>
          <w:sz w:val="24"/>
          <w:szCs w:val="24"/>
        </w:rPr>
        <w:t xml:space="preserve">градостроительства, архивному отделу, юридическому отделу, прокурору </w:t>
      </w:r>
      <w:r>
        <w:rPr>
          <w:color w:val="000000"/>
          <w:sz w:val="24"/>
          <w:szCs w:val="24"/>
        </w:rPr>
        <w:t xml:space="preserve">    </w:t>
      </w:r>
      <w:r w:rsidRPr="006B3290">
        <w:rPr>
          <w:color w:val="000000"/>
          <w:sz w:val="24"/>
          <w:szCs w:val="24"/>
        </w:rPr>
        <w:t>Лотошинского района,</w:t>
      </w:r>
      <w:r>
        <w:rPr>
          <w:color w:val="000000"/>
          <w:sz w:val="24"/>
          <w:szCs w:val="24"/>
        </w:rPr>
        <w:t xml:space="preserve"> </w:t>
      </w:r>
      <w:r w:rsidRPr="006B3290">
        <w:rPr>
          <w:color w:val="000000"/>
          <w:sz w:val="24"/>
          <w:szCs w:val="24"/>
        </w:rPr>
        <w:t>в дело.</w:t>
      </w:r>
    </w:p>
    <w:sectPr w:rsidR="0049769A" w:rsidRPr="006B3290" w:rsidSect="00BD79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64EFD4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10066850"/>
    <w:multiLevelType w:val="hybridMultilevel"/>
    <w:tmpl w:val="FFE23F5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7C90692"/>
    <w:multiLevelType w:val="hybridMultilevel"/>
    <w:tmpl w:val="8ECE208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1816F4"/>
    <w:multiLevelType w:val="hybridMultilevel"/>
    <w:tmpl w:val="9732E9E2"/>
    <w:lvl w:ilvl="0" w:tplc="DD908F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245DE5"/>
    <w:multiLevelType w:val="multilevel"/>
    <w:tmpl w:val="DF74FD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71A52A65"/>
    <w:multiLevelType w:val="multilevel"/>
    <w:tmpl w:val="E4A2A80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 w:hint="default"/>
      </w:rPr>
    </w:lvl>
  </w:abstractNum>
  <w:abstractNum w:abstractNumId="7">
    <w:nsid w:val="72532905"/>
    <w:multiLevelType w:val="hybridMultilevel"/>
    <w:tmpl w:val="D10C72DC"/>
    <w:lvl w:ilvl="0" w:tplc="274034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F6C1E81"/>
    <w:multiLevelType w:val="hybridMultilevel"/>
    <w:tmpl w:val="BC3A77EA"/>
    <w:lvl w:ilvl="0" w:tplc="F794A2D2">
      <w:start w:val="1"/>
      <w:numFmt w:val="decimal"/>
      <w:lvlText w:val="%1."/>
      <w:lvlJc w:val="left"/>
      <w:pPr>
        <w:tabs>
          <w:tab w:val="num" w:pos="1440"/>
        </w:tabs>
        <w:ind w:firstLine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A21"/>
    <w:rsid w:val="00000DB2"/>
    <w:rsid w:val="00002699"/>
    <w:rsid w:val="0000645A"/>
    <w:rsid w:val="00006B98"/>
    <w:rsid w:val="00007327"/>
    <w:rsid w:val="00007D51"/>
    <w:rsid w:val="000101C2"/>
    <w:rsid w:val="00011E10"/>
    <w:rsid w:val="00012101"/>
    <w:rsid w:val="0001584E"/>
    <w:rsid w:val="000201DD"/>
    <w:rsid w:val="00022F28"/>
    <w:rsid w:val="00023DE7"/>
    <w:rsid w:val="00025574"/>
    <w:rsid w:val="000259D1"/>
    <w:rsid w:val="000263B2"/>
    <w:rsid w:val="000263D4"/>
    <w:rsid w:val="00026F83"/>
    <w:rsid w:val="0002799B"/>
    <w:rsid w:val="00030B00"/>
    <w:rsid w:val="00030B0E"/>
    <w:rsid w:val="00031C5E"/>
    <w:rsid w:val="00032B40"/>
    <w:rsid w:val="00033CBC"/>
    <w:rsid w:val="00033F96"/>
    <w:rsid w:val="00037864"/>
    <w:rsid w:val="00037DE8"/>
    <w:rsid w:val="0004133D"/>
    <w:rsid w:val="00041EBD"/>
    <w:rsid w:val="00043052"/>
    <w:rsid w:val="0004416C"/>
    <w:rsid w:val="00044F30"/>
    <w:rsid w:val="000478C5"/>
    <w:rsid w:val="00047DD0"/>
    <w:rsid w:val="00052AD9"/>
    <w:rsid w:val="0005439E"/>
    <w:rsid w:val="000553FC"/>
    <w:rsid w:val="00056881"/>
    <w:rsid w:val="00057CF0"/>
    <w:rsid w:val="0006139D"/>
    <w:rsid w:val="000622D0"/>
    <w:rsid w:val="000633C9"/>
    <w:rsid w:val="00064699"/>
    <w:rsid w:val="000647F5"/>
    <w:rsid w:val="00064C1A"/>
    <w:rsid w:val="00064F30"/>
    <w:rsid w:val="00070085"/>
    <w:rsid w:val="000700C8"/>
    <w:rsid w:val="000717A6"/>
    <w:rsid w:val="00072E98"/>
    <w:rsid w:val="000751C9"/>
    <w:rsid w:val="00077465"/>
    <w:rsid w:val="000800BF"/>
    <w:rsid w:val="00080607"/>
    <w:rsid w:val="00080DFB"/>
    <w:rsid w:val="00080E19"/>
    <w:rsid w:val="00081336"/>
    <w:rsid w:val="00084008"/>
    <w:rsid w:val="00085149"/>
    <w:rsid w:val="000856B0"/>
    <w:rsid w:val="0008583D"/>
    <w:rsid w:val="00086408"/>
    <w:rsid w:val="00086FB6"/>
    <w:rsid w:val="000875F8"/>
    <w:rsid w:val="000903E6"/>
    <w:rsid w:val="00093DE5"/>
    <w:rsid w:val="00094DDE"/>
    <w:rsid w:val="00095B50"/>
    <w:rsid w:val="000A24F1"/>
    <w:rsid w:val="000A36CC"/>
    <w:rsid w:val="000A52F2"/>
    <w:rsid w:val="000A5EFC"/>
    <w:rsid w:val="000A72BC"/>
    <w:rsid w:val="000A73A4"/>
    <w:rsid w:val="000B0A06"/>
    <w:rsid w:val="000B2276"/>
    <w:rsid w:val="000B6CF2"/>
    <w:rsid w:val="000C042F"/>
    <w:rsid w:val="000C4425"/>
    <w:rsid w:val="000C45D9"/>
    <w:rsid w:val="000C6D79"/>
    <w:rsid w:val="000D03C7"/>
    <w:rsid w:val="000D4917"/>
    <w:rsid w:val="000D5A69"/>
    <w:rsid w:val="000D6CFC"/>
    <w:rsid w:val="000D7AB8"/>
    <w:rsid w:val="000E2318"/>
    <w:rsid w:val="000E359D"/>
    <w:rsid w:val="000E49EA"/>
    <w:rsid w:val="000E4A94"/>
    <w:rsid w:val="000E67D2"/>
    <w:rsid w:val="000E7857"/>
    <w:rsid w:val="000E7E88"/>
    <w:rsid w:val="000F111F"/>
    <w:rsid w:val="000F296B"/>
    <w:rsid w:val="000F2E92"/>
    <w:rsid w:val="000F3265"/>
    <w:rsid w:val="000F3668"/>
    <w:rsid w:val="000F429B"/>
    <w:rsid w:val="000F694C"/>
    <w:rsid w:val="000F6C9A"/>
    <w:rsid w:val="0010124B"/>
    <w:rsid w:val="001030BC"/>
    <w:rsid w:val="00111931"/>
    <w:rsid w:val="001147F1"/>
    <w:rsid w:val="00114E9C"/>
    <w:rsid w:val="0012184C"/>
    <w:rsid w:val="0012483D"/>
    <w:rsid w:val="00124FDD"/>
    <w:rsid w:val="00125461"/>
    <w:rsid w:val="00125F26"/>
    <w:rsid w:val="0012616D"/>
    <w:rsid w:val="00130450"/>
    <w:rsid w:val="00137B64"/>
    <w:rsid w:val="00141DEC"/>
    <w:rsid w:val="00144757"/>
    <w:rsid w:val="00150318"/>
    <w:rsid w:val="00151E86"/>
    <w:rsid w:val="00157334"/>
    <w:rsid w:val="00160241"/>
    <w:rsid w:val="001647F8"/>
    <w:rsid w:val="00165834"/>
    <w:rsid w:val="001668B6"/>
    <w:rsid w:val="00167941"/>
    <w:rsid w:val="00171974"/>
    <w:rsid w:val="001726C1"/>
    <w:rsid w:val="00172D0D"/>
    <w:rsid w:val="00174D60"/>
    <w:rsid w:val="00177282"/>
    <w:rsid w:val="00184C5B"/>
    <w:rsid w:val="001850CB"/>
    <w:rsid w:val="001853BA"/>
    <w:rsid w:val="001862EA"/>
    <w:rsid w:val="0019020B"/>
    <w:rsid w:val="00191286"/>
    <w:rsid w:val="001925F8"/>
    <w:rsid w:val="001A1C08"/>
    <w:rsid w:val="001A1E4F"/>
    <w:rsid w:val="001A5342"/>
    <w:rsid w:val="001B0D8E"/>
    <w:rsid w:val="001B16EE"/>
    <w:rsid w:val="001B1AC9"/>
    <w:rsid w:val="001B2E3B"/>
    <w:rsid w:val="001B31B5"/>
    <w:rsid w:val="001B402D"/>
    <w:rsid w:val="001B4417"/>
    <w:rsid w:val="001B45D7"/>
    <w:rsid w:val="001B4F5E"/>
    <w:rsid w:val="001B5618"/>
    <w:rsid w:val="001B7CDF"/>
    <w:rsid w:val="001C12E0"/>
    <w:rsid w:val="001D39E9"/>
    <w:rsid w:val="001D3FDE"/>
    <w:rsid w:val="001D4190"/>
    <w:rsid w:val="001D4236"/>
    <w:rsid w:val="001D5D67"/>
    <w:rsid w:val="001E6102"/>
    <w:rsid w:val="001E7FAB"/>
    <w:rsid w:val="001F0A0F"/>
    <w:rsid w:val="001F7D25"/>
    <w:rsid w:val="0020098B"/>
    <w:rsid w:val="00200BDB"/>
    <w:rsid w:val="00202FDF"/>
    <w:rsid w:val="0020415B"/>
    <w:rsid w:val="00205342"/>
    <w:rsid w:val="00205E15"/>
    <w:rsid w:val="00211092"/>
    <w:rsid w:val="002123AF"/>
    <w:rsid w:val="002135DE"/>
    <w:rsid w:val="00221D76"/>
    <w:rsid w:val="00224180"/>
    <w:rsid w:val="00224A42"/>
    <w:rsid w:val="002250FA"/>
    <w:rsid w:val="00230701"/>
    <w:rsid w:val="00230FD0"/>
    <w:rsid w:val="00234B01"/>
    <w:rsid w:val="00236005"/>
    <w:rsid w:val="0023611A"/>
    <w:rsid w:val="00236E4D"/>
    <w:rsid w:val="00241254"/>
    <w:rsid w:val="002430E5"/>
    <w:rsid w:val="0024599E"/>
    <w:rsid w:val="002466D5"/>
    <w:rsid w:val="00250103"/>
    <w:rsid w:val="00250A7A"/>
    <w:rsid w:val="00250AC0"/>
    <w:rsid w:val="00250FA0"/>
    <w:rsid w:val="0025104A"/>
    <w:rsid w:val="002567DA"/>
    <w:rsid w:val="00257119"/>
    <w:rsid w:val="00265B17"/>
    <w:rsid w:val="002668FD"/>
    <w:rsid w:val="00272C68"/>
    <w:rsid w:val="00272FC4"/>
    <w:rsid w:val="00273C80"/>
    <w:rsid w:val="00275F85"/>
    <w:rsid w:val="0027665E"/>
    <w:rsid w:val="002805D5"/>
    <w:rsid w:val="00280C88"/>
    <w:rsid w:val="00280F7E"/>
    <w:rsid w:val="00281D0E"/>
    <w:rsid w:val="00281E2C"/>
    <w:rsid w:val="00283516"/>
    <w:rsid w:val="002866F6"/>
    <w:rsid w:val="00287CBA"/>
    <w:rsid w:val="00292C1E"/>
    <w:rsid w:val="002931E6"/>
    <w:rsid w:val="00293D5B"/>
    <w:rsid w:val="002956A5"/>
    <w:rsid w:val="00295AA7"/>
    <w:rsid w:val="00295AFD"/>
    <w:rsid w:val="002A0AC2"/>
    <w:rsid w:val="002A3BC6"/>
    <w:rsid w:val="002B16B5"/>
    <w:rsid w:val="002B2519"/>
    <w:rsid w:val="002B65D9"/>
    <w:rsid w:val="002C3790"/>
    <w:rsid w:val="002C5655"/>
    <w:rsid w:val="002C5CBD"/>
    <w:rsid w:val="002D28F5"/>
    <w:rsid w:val="002D29DD"/>
    <w:rsid w:val="002D2ECD"/>
    <w:rsid w:val="002D47BE"/>
    <w:rsid w:val="002D7848"/>
    <w:rsid w:val="002E15D0"/>
    <w:rsid w:val="002E45CE"/>
    <w:rsid w:val="002E4787"/>
    <w:rsid w:val="002E57FA"/>
    <w:rsid w:val="002E73F5"/>
    <w:rsid w:val="002F2135"/>
    <w:rsid w:val="002F2D09"/>
    <w:rsid w:val="002F4520"/>
    <w:rsid w:val="002F4AF6"/>
    <w:rsid w:val="002F6328"/>
    <w:rsid w:val="002F6936"/>
    <w:rsid w:val="002F75D1"/>
    <w:rsid w:val="0030276E"/>
    <w:rsid w:val="00303C15"/>
    <w:rsid w:val="003042A8"/>
    <w:rsid w:val="00307543"/>
    <w:rsid w:val="00307A6E"/>
    <w:rsid w:val="00311684"/>
    <w:rsid w:val="0031319B"/>
    <w:rsid w:val="003140B8"/>
    <w:rsid w:val="003228F5"/>
    <w:rsid w:val="00322AF4"/>
    <w:rsid w:val="00324B01"/>
    <w:rsid w:val="0032744B"/>
    <w:rsid w:val="003315B0"/>
    <w:rsid w:val="00332509"/>
    <w:rsid w:val="003344E2"/>
    <w:rsid w:val="00334F52"/>
    <w:rsid w:val="003351F4"/>
    <w:rsid w:val="0033711D"/>
    <w:rsid w:val="00337765"/>
    <w:rsid w:val="0034018B"/>
    <w:rsid w:val="00341BA6"/>
    <w:rsid w:val="00342F74"/>
    <w:rsid w:val="003434B3"/>
    <w:rsid w:val="00343DD7"/>
    <w:rsid w:val="00353265"/>
    <w:rsid w:val="003546F1"/>
    <w:rsid w:val="003549D1"/>
    <w:rsid w:val="003560F7"/>
    <w:rsid w:val="00363D69"/>
    <w:rsid w:val="00364533"/>
    <w:rsid w:val="00365C8C"/>
    <w:rsid w:val="00366444"/>
    <w:rsid w:val="00366838"/>
    <w:rsid w:val="0037028B"/>
    <w:rsid w:val="003746C5"/>
    <w:rsid w:val="00377594"/>
    <w:rsid w:val="00380F35"/>
    <w:rsid w:val="00382C63"/>
    <w:rsid w:val="00383976"/>
    <w:rsid w:val="00383BAD"/>
    <w:rsid w:val="00383F73"/>
    <w:rsid w:val="0038518E"/>
    <w:rsid w:val="00385419"/>
    <w:rsid w:val="00386A0D"/>
    <w:rsid w:val="00392F4D"/>
    <w:rsid w:val="00393399"/>
    <w:rsid w:val="003963A3"/>
    <w:rsid w:val="00396FAB"/>
    <w:rsid w:val="003A1256"/>
    <w:rsid w:val="003A34E5"/>
    <w:rsid w:val="003A3FC0"/>
    <w:rsid w:val="003A47DD"/>
    <w:rsid w:val="003A54D1"/>
    <w:rsid w:val="003B1927"/>
    <w:rsid w:val="003B59B1"/>
    <w:rsid w:val="003C4546"/>
    <w:rsid w:val="003C46DA"/>
    <w:rsid w:val="003C507E"/>
    <w:rsid w:val="003D3071"/>
    <w:rsid w:val="003D53BA"/>
    <w:rsid w:val="003D66F0"/>
    <w:rsid w:val="003E2267"/>
    <w:rsid w:val="003E3741"/>
    <w:rsid w:val="003E5998"/>
    <w:rsid w:val="003E7567"/>
    <w:rsid w:val="003F0B45"/>
    <w:rsid w:val="003F22D3"/>
    <w:rsid w:val="003F4062"/>
    <w:rsid w:val="003F5E5E"/>
    <w:rsid w:val="003F7009"/>
    <w:rsid w:val="00400D9A"/>
    <w:rsid w:val="00404431"/>
    <w:rsid w:val="00405753"/>
    <w:rsid w:val="00405E5A"/>
    <w:rsid w:val="004067F0"/>
    <w:rsid w:val="004076C0"/>
    <w:rsid w:val="00407AA0"/>
    <w:rsid w:val="00414030"/>
    <w:rsid w:val="00416838"/>
    <w:rsid w:val="00417606"/>
    <w:rsid w:val="00420CE9"/>
    <w:rsid w:val="00422EAB"/>
    <w:rsid w:val="00424F12"/>
    <w:rsid w:val="0042568E"/>
    <w:rsid w:val="00426E70"/>
    <w:rsid w:val="0042787E"/>
    <w:rsid w:val="00432ABA"/>
    <w:rsid w:val="00433940"/>
    <w:rsid w:val="00433FC9"/>
    <w:rsid w:val="0044446E"/>
    <w:rsid w:val="00444E53"/>
    <w:rsid w:val="0044790C"/>
    <w:rsid w:val="00451192"/>
    <w:rsid w:val="00452238"/>
    <w:rsid w:val="004530D5"/>
    <w:rsid w:val="00453745"/>
    <w:rsid w:val="00456C1F"/>
    <w:rsid w:val="004615E8"/>
    <w:rsid w:val="0046205B"/>
    <w:rsid w:val="0046339B"/>
    <w:rsid w:val="00465E6D"/>
    <w:rsid w:val="00466219"/>
    <w:rsid w:val="004665A7"/>
    <w:rsid w:val="00467C2E"/>
    <w:rsid w:val="00470250"/>
    <w:rsid w:val="004732B8"/>
    <w:rsid w:val="004766A1"/>
    <w:rsid w:val="00476EFA"/>
    <w:rsid w:val="00477F80"/>
    <w:rsid w:val="00481544"/>
    <w:rsid w:val="00485EE0"/>
    <w:rsid w:val="00486762"/>
    <w:rsid w:val="004905E9"/>
    <w:rsid w:val="004913CF"/>
    <w:rsid w:val="00493304"/>
    <w:rsid w:val="004942E5"/>
    <w:rsid w:val="0049499A"/>
    <w:rsid w:val="00494E41"/>
    <w:rsid w:val="0049769A"/>
    <w:rsid w:val="004A4173"/>
    <w:rsid w:val="004A5759"/>
    <w:rsid w:val="004B345F"/>
    <w:rsid w:val="004B5ABA"/>
    <w:rsid w:val="004B5EE5"/>
    <w:rsid w:val="004B60B2"/>
    <w:rsid w:val="004C0B2D"/>
    <w:rsid w:val="004C0D91"/>
    <w:rsid w:val="004C1770"/>
    <w:rsid w:val="004C19DC"/>
    <w:rsid w:val="004C3700"/>
    <w:rsid w:val="004C41F1"/>
    <w:rsid w:val="004C505C"/>
    <w:rsid w:val="004D0B70"/>
    <w:rsid w:val="004D0D46"/>
    <w:rsid w:val="004D2ACE"/>
    <w:rsid w:val="004D6073"/>
    <w:rsid w:val="004E042C"/>
    <w:rsid w:val="004E0882"/>
    <w:rsid w:val="004E0DAF"/>
    <w:rsid w:val="004E2A20"/>
    <w:rsid w:val="004E4243"/>
    <w:rsid w:val="004E54F5"/>
    <w:rsid w:val="004E5A46"/>
    <w:rsid w:val="004F09BA"/>
    <w:rsid w:val="004F2D64"/>
    <w:rsid w:val="004F2EAA"/>
    <w:rsid w:val="004F309C"/>
    <w:rsid w:val="004F3A60"/>
    <w:rsid w:val="004F408E"/>
    <w:rsid w:val="004F5D97"/>
    <w:rsid w:val="004F7165"/>
    <w:rsid w:val="004F7B83"/>
    <w:rsid w:val="00500A3D"/>
    <w:rsid w:val="00502D38"/>
    <w:rsid w:val="00506A36"/>
    <w:rsid w:val="00506C13"/>
    <w:rsid w:val="005075BD"/>
    <w:rsid w:val="00510C51"/>
    <w:rsid w:val="00513ADC"/>
    <w:rsid w:val="00513FF0"/>
    <w:rsid w:val="005142A6"/>
    <w:rsid w:val="00517EBF"/>
    <w:rsid w:val="00520495"/>
    <w:rsid w:val="00525DF7"/>
    <w:rsid w:val="00525F2F"/>
    <w:rsid w:val="00530011"/>
    <w:rsid w:val="00531343"/>
    <w:rsid w:val="00532540"/>
    <w:rsid w:val="00532E6D"/>
    <w:rsid w:val="005352FF"/>
    <w:rsid w:val="005407A4"/>
    <w:rsid w:val="00541B93"/>
    <w:rsid w:val="00543195"/>
    <w:rsid w:val="00550C79"/>
    <w:rsid w:val="00552454"/>
    <w:rsid w:val="0055707A"/>
    <w:rsid w:val="00562815"/>
    <w:rsid w:val="00563F1A"/>
    <w:rsid w:val="00565CBC"/>
    <w:rsid w:val="00566FD2"/>
    <w:rsid w:val="005700F2"/>
    <w:rsid w:val="00570A60"/>
    <w:rsid w:val="00573F6F"/>
    <w:rsid w:val="00574DC2"/>
    <w:rsid w:val="00574DE1"/>
    <w:rsid w:val="0057787C"/>
    <w:rsid w:val="00577ADA"/>
    <w:rsid w:val="00580B53"/>
    <w:rsid w:val="005813ED"/>
    <w:rsid w:val="00584D99"/>
    <w:rsid w:val="005876E8"/>
    <w:rsid w:val="00597324"/>
    <w:rsid w:val="005A015E"/>
    <w:rsid w:val="005A3EE0"/>
    <w:rsid w:val="005A4E6F"/>
    <w:rsid w:val="005A4EAA"/>
    <w:rsid w:val="005A5164"/>
    <w:rsid w:val="005A7F32"/>
    <w:rsid w:val="005B06C9"/>
    <w:rsid w:val="005B0919"/>
    <w:rsid w:val="005B113C"/>
    <w:rsid w:val="005B1C7B"/>
    <w:rsid w:val="005B35F4"/>
    <w:rsid w:val="005B4917"/>
    <w:rsid w:val="005B510E"/>
    <w:rsid w:val="005C0C17"/>
    <w:rsid w:val="005C240F"/>
    <w:rsid w:val="005C3597"/>
    <w:rsid w:val="005C3909"/>
    <w:rsid w:val="005C4C7B"/>
    <w:rsid w:val="005C6DB5"/>
    <w:rsid w:val="005D0EE5"/>
    <w:rsid w:val="005D167A"/>
    <w:rsid w:val="005D1EBF"/>
    <w:rsid w:val="005D2310"/>
    <w:rsid w:val="005D24D0"/>
    <w:rsid w:val="005D25C6"/>
    <w:rsid w:val="005D4891"/>
    <w:rsid w:val="005E06DD"/>
    <w:rsid w:val="005E20C4"/>
    <w:rsid w:val="005E634E"/>
    <w:rsid w:val="005E7FD3"/>
    <w:rsid w:val="005F258D"/>
    <w:rsid w:val="005F432D"/>
    <w:rsid w:val="005F5243"/>
    <w:rsid w:val="005F5DF4"/>
    <w:rsid w:val="0060128D"/>
    <w:rsid w:val="00603449"/>
    <w:rsid w:val="00605DEF"/>
    <w:rsid w:val="00606E97"/>
    <w:rsid w:val="00607D1E"/>
    <w:rsid w:val="00610DFF"/>
    <w:rsid w:val="006136F9"/>
    <w:rsid w:val="00615710"/>
    <w:rsid w:val="006179B5"/>
    <w:rsid w:val="00623FAC"/>
    <w:rsid w:val="00624595"/>
    <w:rsid w:val="00624B14"/>
    <w:rsid w:val="00626C7B"/>
    <w:rsid w:val="006300CF"/>
    <w:rsid w:val="00630B6B"/>
    <w:rsid w:val="0063180D"/>
    <w:rsid w:val="00631986"/>
    <w:rsid w:val="00632097"/>
    <w:rsid w:val="0063264E"/>
    <w:rsid w:val="00632E92"/>
    <w:rsid w:val="00634ACE"/>
    <w:rsid w:val="00634F5E"/>
    <w:rsid w:val="00635CC1"/>
    <w:rsid w:val="00636206"/>
    <w:rsid w:val="00636FBB"/>
    <w:rsid w:val="00637FAE"/>
    <w:rsid w:val="00640CD3"/>
    <w:rsid w:val="00642A94"/>
    <w:rsid w:val="0064651E"/>
    <w:rsid w:val="00650272"/>
    <w:rsid w:val="00650D34"/>
    <w:rsid w:val="00651579"/>
    <w:rsid w:val="00655442"/>
    <w:rsid w:val="00656F90"/>
    <w:rsid w:val="006578AE"/>
    <w:rsid w:val="00660BC4"/>
    <w:rsid w:val="006633A1"/>
    <w:rsid w:val="00671215"/>
    <w:rsid w:val="00672331"/>
    <w:rsid w:val="006725C6"/>
    <w:rsid w:val="00672CEC"/>
    <w:rsid w:val="00677F76"/>
    <w:rsid w:val="0068153A"/>
    <w:rsid w:val="0068227E"/>
    <w:rsid w:val="006849A0"/>
    <w:rsid w:val="00692C81"/>
    <w:rsid w:val="006A1468"/>
    <w:rsid w:val="006A17C5"/>
    <w:rsid w:val="006A2DC0"/>
    <w:rsid w:val="006A32EA"/>
    <w:rsid w:val="006A45E0"/>
    <w:rsid w:val="006A5417"/>
    <w:rsid w:val="006A6AB5"/>
    <w:rsid w:val="006A70DB"/>
    <w:rsid w:val="006B13F5"/>
    <w:rsid w:val="006B3290"/>
    <w:rsid w:val="006B3A33"/>
    <w:rsid w:val="006B4C05"/>
    <w:rsid w:val="006B5A4E"/>
    <w:rsid w:val="006B5A5E"/>
    <w:rsid w:val="006B7CB6"/>
    <w:rsid w:val="006C19C5"/>
    <w:rsid w:val="006C23D5"/>
    <w:rsid w:val="006C345E"/>
    <w:rsid w:val="006C35C3"/>
    <w:rsid w:val="006C38AF"/>
    <w:rsid w:val="006C3B55"/>
    <w:rsid w:val="006C4043"/>
    <w:rsid w:val="006C48C5"/>
    <w:rsid w:val="006C56F6"/>
    <w:rsid w:val="006C68B9"/>
    <w:rsid w:val="006C6BB8"/>
    <w:rsid w:val="006D0F26"/>
    <w:rsid w:val="006D14D9"/>
    <w:rsid w:val="006D45BA"/>
    <w:rsid w:val="006D6050"/>
    <w:rsid w:val="006D710D"/>
    <w:rsid w:val="006E2CDA"/>
    <w:rsid w:val="006E34A6"/>
    <w:rsid w:val="006E7754"/>
    <w:rsid w:val="006F0133"/>
    <w:rsid w:val="006F3435"/>
    <w:rsid w:val="006F43EE"/>
    <w:rsid w:val="006F6F96"/>
    <w:rsid w:val="00704B2F"/>
    <w:rsid w:val="00705C7C"/>
    <w:rsid w:val="00712641"/>
    <w:rsid w:val="0071466F"/>
    <w:rsid w:val="00714A97"/>
    <w:rsid w:val="00716713"/>
    <w:rsid w:val="007175B3"/>
    <w:rsid w:val="0072008A"/>
    <w:rsid w:val="00720E3D"/>
    <w:rsid w:val="00723206"/>
    <w:rsid w:val="007246CB"/>
    <w:rsid w:val="007265E3"/>
    <w:rsid w:val="00727508"/>
    <w:rsid w:val="00731B9E"/>
    <w:rsid w:val="0073278C"/>
    <w:rsid w:val="00735947"/>
    <w:rsid w:val="00740C48"/>
    <w:rsid w:val="0074203C"/>
    <w:rsid w:val="007455A1"/>
    <w:rsid w:val="00746645"/>
    <w:rsid w:val="00751B7A"/>
    <w:rsid w:val="00751EBD"/>
    <w:rsid w:val="00752A68"/>
    <w:rsid w:val="0075343C"/>
    <w:rsid w:val="007544A0"/>
    <w:rsid w:val="00755EEC"/>
    <w:rsid w:val="007570A5"/>
    <w:rsid w:val="00760FF5"/>
    <w:rsid w:val="00765D50"/>
    <w:rsid w:val="00773284"/>
    <w:rsid w:val="007736EA"/>
    <w:rsid w:val="0077617B"/>
    <w:rsid w:val="00776B94"/>
    <w:rsid w:val="00781615"/>
    <w:rsid w:val="0078362E"/>
    <w:rsid w:val="0078479F"/>
    <w:rsid w:val="0078554B"/>
    <w:rsid w:val="00785F91"/>
    <w:rsid w:val="00787A95"/>
    <w:rsid w:val="00792A69"/>
    <w:rsid w:val="00795887"/>
    <w:rsid w:val="007A106B"/>
    <w:rsid w:val="007A79DC"/>
    <w:rsid w:val="007B107B"/>
    <w:rsid w:val="007B2599"/>
    <w:rsid w:val="007B3844"/>
    <w:rsid w:val="007C288E"/>
    <w:rsid w:val="007C3472"/>
    <w:rsid w:val="007C4DC2"/>
    <w:rsid w:val="007D1402"/>
    <w:rsid w:val="007D4AB8"/>
    <w:rsid w:val="007D5B81"/>
    <w:rsid w:val="007D631E"/>
    <w:rsid w:val="007D73BF"/>
    <w:rsid w:val="007E0968"/>
    <w:rsid w:val="007E3256"/>
    <w:rsid w:val="007E54AB"/>
    <w:rsid w:val="007E7B62"/>
    <w:rsid w:val="007E7FD7"/>
    <w:rsid w:val="007F0B89"/>
    <w:rsid w:val="007F3C73"/>
    <w:rsid w:val="007F5636"/>
    <w:rsid w:val="007F5D95"/>
    <w:rsid w:val="007F6A0A"/>
    <w:rsid w:val="00801B65"/>
    <w:rsid w:val="00805A23"/>
    <w:rsid w:val="00810065"/>
    <w:rsid w:val="00811F03"/>
    <w:rsid w:val="00812708"/>
    <w:rsid w:val="00814344"/>
    <w:rsid w:val="008163D4"/>
    <w:rsid w:val="008167E2"/>
    <w:rsid w:val="008208F8"/>
    <w:rsid w:val="00820A87"/>
    <w:rsid w:val="00824B21"/>
    <w:rsid w:val="00826F0D"/>
    <w:rsid w:val="00827A3C"/>
    <w:rsid w:val="0083130D"/>
    <w:rsid w:val="00834DCB"/>
    <w:rsid w:val="00836287"/>
    <w:rsid w:val="00837848"/>
    <w:rsid w:val="00843549"/>
    <w:rsid w:val="0084362E"/>
    <w:rsid w:val="008437A3"/>
    <w:rsid w:val="0084397F"/>
    <w:rsid w:val="00843D6D"/>
    <w:rsid w:val="008456FD"/>
    <w:rsid w:val="00853324"/>
    <w:rsid w:val="00855E17"/>
    <w:rsid w:val="00861C13"/>
    <w:rsid w:val="008646CD"/>
    <w:rsid w:val="00865BEF"/>
    <w:rsid w:val="0086697A"/>
    <w:rsid w:val="008677DC"/>
    <w:rsid w:val="00867C71"/>
    <w:rsid w:val="00867D84"/>
    <w:rsid w:val="008708E7"/>
    <w:rsid w:val="00870BCD"/>
    <w:rsid w:val="00874658"/>
    <w:rsid w:val="00875C45"/>
    <w:rsid w:val="00885B4D"/>
    <w:rsid w:val="00885E86"/>
    <w:rsid w:val="00886B87"/>
    <w:rsid w:val="008916B2"/>
    <w:rsid w:val="008931E2"/>
    <w:rsid w:val="00897F53"/>
    <w:rsid w:val="008A17C5"/>
    <w:rsid w:val="008A2CB0"/>
    <w:rsid w:val="008A32D6"/>
    <w:rsid w:val="008A52B0"/>
    <w:rsid w:val="008A70CE"/>
    <w:rsid w:val="008B30DD"/>
    <w:rsid w:val="008B317D"/>
    <w:rsid w:val="008B36C8"/>
    <w:rsid w:val="008B49A9"/>
    <w:rsid w:val="008B5E5B"/>
    <w:rsid w:val="008B7006"/>
    <w:rsid w:val="008B7151"/>
    <w:rsid w:val="008C1AAC"/>
    <w:rsid w:val="008C26A1"/>
    <w:rsid w:val="008C461C"/>
    <w:rsid w:val="008C553D"/>
    <w:rsid w:val="008C5B7D"/>
    <w:rsid w:val="008C6565"/>
    <w:rsid w:val="008C6A6C"/>
    <w:rsid w:val="008D0D75"/>
    <w:rsid w:val="008D26D2"/>
    <w:rsid w:val="008D321B"/>
    <w:rsid w:val="008D35AB"/>
    <w:rsid w:val="008D596C"/>
    <w:rsid w:val="008E0787"/>
    <w:rsid w:val="008E1833"/>
    <w:rsid w:val="008E3893"/>
    <w:rsid w:val="008E39BA"/>
    <w:rsid w:val="008E3A77"/>
    <w:rsid w:val="008E3CFA"/>
    <w:rsid w:val="008E5557"/>
    <w:rsid w:val="008E63D8"/>
    <w:rsid w:val="008F4C1F"/>
    <w:rsid w:val="008F7B60"/>
    <w:rsid w:val="009001C8"/>
    <w:rsid w:val="00901725"/>
    <w:rsid w:val="00902435"/>
    <w:rsid w:val="00902FDA"/>
    <w:rsid w:val="009073BF"/>
    <w:rsid w:val="00910EC5"/>
    <w:rsid w:val="0091593D"/>
    <w:rsid w:val="00916CDE"/>
    <w:rsid w:val="00920865"/>
    <w:rsid w:val="00920E93"/>
    <w:rsid w:val="009247B6"/>
    <w:rsid w:val="009247B9"/>
    <w:rsid w:val="00930B41"/>
    <w:rsid w:val="00930B73"/>
    <w:rsid w:val="00930D58"/>
    <w:rsid w:val="00931F32"/>
    <w:rsid w:val="00935860"/>
    <w:rsid w:val="00936F61"/>
    <w:rsid w:val="00940FD7"/>
    <w:rsid w:val="00942DA8"/>
    <w:rsid w:val="00944E1A"/>
    <w:rsid w:val="00946CBE"/>
    <w:rsid w:val="0094769E"/>
    <w:rsid w:val="00950D5F"/>
    <w:rsid w:val="00951857"/>
    <w:rsid w:val="0095219C"/>
    <w:rsid w:val="00952C89"/>
    <w:rsid w:val="009542F4"/>
    <w:rsid w:val="0095463B"/>
    <w:rsid w:val="00956274"/>
    <w:rsid w:val="00960255"/>
    <w:rsid w:val="009613E3"/>
    <w:rsid w:val="009629B0"/>
    <w:rsid w:val="00967834"/>
    <w:rsid w:val="00971915"/>
    <w:rsid w:val="009729A8"/>
    <w:rsid w:val="009735A3"/>
    <w:rsid w:val="00973C30"/>
    <w:rsid w:val="00973C63"/>
    <w:rsid w:val="00974051"/>
    <w:rsid w:val="00975BDE"/>
    <w:rsid w:val="00975E71"/>
    <w:rsid w:val="0097676F"/>
    <w:rsid w:val="0098120F"/>
    <w:rsid w:val="00981448"/>
    <w:rsid w:val="009825DC"/>
    <w:rsid w:val="00983497"/>
    <w:rsid w:val="009A0766"/>
    <w:rsid w:val="009A0A8B"/>
    <w:rsid w:val="009A1790"/>
    <w:rsid w:val="009A1C44"/>
    <w:rsid w:val="009A1DBA"/>
    <w:rsid w:val="009A4248"/>
    <w:rsid w:val="009A451F"/>
    <w:rsid w:val="009A534D"/>
    <w:rsid w:val="009A541B"/>
    <w:rsid w:val="009A5775"/>
    <w:rsid w:val="009A7323"/>
    <w:rsid w:val="009A73E2"/>
    <w:rsid w:val="009B0D71"/>
    <w:rsid w:val="009B1F6C"/>
    <w:rsid w:val="009B3D88"/>
    <w:rsid w:val="009B4253"/>
    <w:rsid w:val="009B4882"/>
    <w:rsid w:val="009B5093"/>
    <w:rsid w:val="009B51B3"/>
    <w:rsid w:val="009B6B28"/>
    <w:rsid w:val="009C119C"/>
    <w:rsid w:val="009C2A35"/>
    <w:rsid w:val="009C5FA9"/>
    <w:rsid w:val="009C7674"/>
    <w:rsid w:val="009D1DF3"/>
    <w:rsid w:val="009D3381"/>
    <w:rsid w:val="009D3724"/>
    <w:rsid w:val="009D4567"/>
    <w:rsid w:val="009D4575"/>
    <w:rsid w:val="009D7A47"/>
    <w:rsid w:val="009E26E5"/>
    <w:rsid w:val="009E37DC"/>
    <w:rsid w:val="009E3942"/>
    <w:rsid w:val="009E4D68"/>
    <w:rsid w:val="009E6D5A"/>
    <w:rsid w:val="009F385F"/>
    <w:rsid w:val="009F5418"/>
    <w:rsid w:val="00A004D4"/>
    <w:rsid w:val="00A02785"/>
    <w:rsid w:val="00A04772"/>
    <w:rsid w:val="00A054F8"/>
    <w:rsid w:val="00A06C15"/>
    <w:rsid w:val="00A07D56"/>
    <w:rsid w:val="00A10A6F"/>
    <w:rsid w:val="00A11494"/>
    <w:rsid w:val="00A13410"/>
    <w:rsid w:val="00A154B8"/>
    <w:rsid w:val="00A15885"/>
    <w:rsid w:val="00A15C02"/>
    <w:rsid w:val="00A1691C"/>
    <w:rsid w:val="00A17BE9"/>
    <w:rsid w:val="00A2399F"/>
    <w:rsid w:val="00A252A7"/>
    <w:rsid w:val="00A26310"/>
    <w:rsid w:val="00A35AB3"/>
    <w:rsid w:val="00A368A1"/>
    <w:rsid w:val="00A404B8"/>
    <w:rsid w:val="00A40798"/>
    <w:rsid w:val="00A41EAC"/>
    <w:rsid w:val="00A47660"/>
    <w:rsid w:val="00A50528"/>
    <w:rsid w:val="00A520B7"/>
    <w:rsid w:val="00A54463"/>
    <w:rsid w:val="00A5688A"/>
    <w:rsid w:val="00A570A9"/>
    <w:rsid w:val="00A57251"/>
    <w:rsid w:val="00A6036A"/>
    <w:rsid w:val="00A60D0D"/>
    <w:rsid w:val="00A624FD"/>
    <w:rsid w:val="00A6293C"/>
    <w:rsid w:val="00A63BF1"/>
    <w:rsid w:val="00A64CAF"/>
    <w:rsid w:val="00A71223"/>
    <w:rsid w:val="00A71771"/>
    <w:rsid w:val="00A7265D"/>
    <w:rsid w:val="00A74C41"/>
    <w:rsid w:val="00A75873"/>
    <w:rsid w:val="00A772BF"/>
    <w:rsid w:val="00A77CA3"/>
    <w:rsid w:val="00A814A5"/>
    <w:rsid w:val="00A832A2"/>
    <w:rsid w:val="00A87450"/>
    <w:rsid w:val="00A875E9"/>
    <w:rsid w:val="00A913A8"/>
    <w:rsid w:val="00A9387F"/>
    <w:rsid w:val="00A96302"/>
    <w:rsid w:val="00A9693D"/>
    <w:rsid w:val="00A97CC5"/>
    <w:rsid w:val="00AA017F"/>
    <w:rsid w:val="00AA15BD"/>
    <w:rsid w:val="00AA17D2"/>
    <w:rsid w:val="00AA46D3"/>
    <w:rsid w:val="00AA53F3"/>
    <w:rsid w:val="00AA5CEB"/>
    <w:rsid w:val="00AB076F"/>
    <w:rsid w:val="00AB31EB"/>
    <w:rsid w:val="00AB3DF0"/>
    <w:rsid w:val="00AB41CC"/>
    <w:rsid w:val="00AB6CBE"/>
    <w:rsid w:val="00AC11E8"/>
    <w:rsid w:val="00AC201B"/>
    <w:rsid w:val="00AC390D"/>
    <w:rsid w:val="00AC4E06"/>
    <w:rsid w:val="00AC5B43"/>
    <w:rsid w:val="00AC7BBA"/>
    <w:rsid w:val="00AD0442"/>
    <w:rsid w:val="00AD05A2"/>
    <w:rsid w:val="00AD44E8"/>
    <w:rsid w:val="00AD4F45"/>
    <w:rsid w:val="00AE1EE3"/>
    <w:rsid w:val="00AE37FA"/>
    <w:rsid w:val="00AE3A53"/>
    <w:rsid w:val="00AE556E"/>
    <w:rsid w:val="00AE5613"/>
    <w:rsid w:val="00AE5F35"/>
    <w:rsid w:val="00AF2DC0"/>
    <w:rsid w:val="00AF4339"/>
    <w:rsid w:val="00AF62F9"/>
    <w:rsid w:val="00AF6754"/>
    <w:rsid w:val="00AF6980"/>
    <w:rsid w:val="00AF751E"/>
    <w:rsid w:val="00B05F8A"/>
    <w:rsid w:val="00B101B4"/>
    <w:rsid w:val="00B10DEB"/>
    <w:rsid w:val="00B11871"/>
    <w:rsid w:val="00B12783"/>
    <w:rsid w:val="00B1317B"/>
    <w:rsid w:val="00B1328C"/>
    <w:rsid w:val="00B133EB"/>
    <w:rsid w:val="00B14E1D"/>
    <w:rsid w:val="00B15E45"/>
    <w:rsid w:val="00B170F1"/>
    <w:rsid w:val="00B17AA0"/>
    <w:rsid w:val="00B17F1C"/>
    <w:rsid w:val="00B24B9A"/>
    <w:rsid w:val="00B31679"/>
    <w:rsid w:val="00B31AC0"/>
    <w:rsid w:val="00B33641"/>
    <w:rsid w:val="00B36924"/>
    <w:rsid w:val="00B36DC4"/>
    <w:rsid w:val="00B40BB7"/>
    <w:rsid w:val="00B42412"/>
    <w:rsid w:val="00B4795B"/>
    <w:rsid w:val="00B51AC1"/>
    <w:rsid w:val="00B57037"/>
    <w:rsid w:val="00B60BF6"/>
    <w:rsid w:val="00B61B6F"/>
    <w:rsid w:val="00B65975"/>
    <w:rsid w:val="00B67D49"/>
    <w:rsid w:val="00B70B31"/>
    <w:rsid w:val="00B767FD"/>
    <w:rsid w:val="00B83288"/>
    <w:rsid w:val="00B87250"/>
    <w:rsid w:val="00B90B85"/>
    <w:rsid w:val="00B92647"/>
    <w:rsid w:val="00B929F1"/>
    <w:rsid w:val="00B930EE"/>
    <w:rsid w:val="00B93661"/>
    <w:rsid w:val="00B93FFA"/>
    <w:rsid w:val="00B942E7"/>
    <w:rsid w:val="00B97B39"/>
    <w:rsid w:val="00BA07F2"/>
    <w:rsid w:val="00BA2DED"/>
    <w:rsid w:val="00BA5383"/>
    <w:rsid w:val="00BA57BE"/>
    <w:rsid w:val="00BA5C30"/>
    <w:rsid w:val="00BA5FAA"/>
    <w:rsid w:val="00BB1682"/>
    <w:rsid w:val="00BB2460"/>
    <w:rsid w:val="00BB4515"/>
    <w:rsid w:val="00BC285C"/>
    <w:rsid w:val="00BC2A46"/>
    <w:rsid w:val="00BC4DF2"/>
    <w:rsid w:val="00BD2A70"/>
    <w:rsid w:val="00BD34D6"/>
    <w:rsid w:val="00BD44EB"/>
    <w:rsid w:val="00BD730D"/>
    <w:rsid w:val="00BD7957"/>
    <w:rsid w:val="00BE240E"/>
    <w:rsid w:val="00BE3229"/>
    <w:rsid w:val="00BE518F"/>
    <w:rsid w:val="00BE5DB4"/>
    <w:rsid w:val="00BE6BA4"/>
    <w:rsid w:val="00BE6E03"/>
    <w:rsid w:val="00BF17E9"/>
    <w:rsid w:val="00BF2120"/>
    <w:rsid w:val="00C015D0"/>
    <w:rsid w:val="00C02E9A"/>
    <w:rsid w:val="00C05FF7"/>
    <w:rsid w:val="00C06387"/>
    <w:rsid w:val="00C06A95"/>
    <w:rsid w:val="00C10791"/>
    <w:rsid w:val="00C11042"/>
    <w:rsid w:val="00C136F5"/>
    <w:rsid w:val="00C14A21"/>
    <w:rsid w:val="00C15F5B"/>
    <w:rsid w:val="00C23058"/>
    <w:rsid w:val="00C2506F"/>
    <w:rsid w:val="00C27A8A"/>
    <w:rsid w:val="00C33D1A"/>
    <w:rsid w:val="00C34244"/>
    <w:rsid w:val="00C35E79"/>
    <w:rsid w:val="00C4073F"/>
    <w:rsid w:val="00C41328"/>
    <w:rsid w:val="00C41D41"/>
    <w:rsid w:val="00C4352E"/>
    <w:rsid w:val="00C46046"/>
    <w:rsid w:val="00C465F6"/>
    <w:rsid w:val="00C47284"/>
    <w:rsid w:val="00C526B0"/>
    <w:rsid w:val="00C55AC6"/>
    <w:rsid w:val="00C55DCB"/>
    <w:rsid w:val="00C57A6F"/>
    <w:rsid w:val="00C6016C"/>
    <w:rsid w:val="00C62038"/>
    <w:rsid w:val="00C6315B"/>
    <w:rsid w:val="00C635F8"/>
    <w:rsid w:val="00C66C95"/>
    <w:rsid w:val="00C72357"/>
    <w:rsid w:val="00C7251D"/>
    <w:rsid w:val="00C728F5"/>
    <w:rsid w:val="00C772B5"/>
    <w:rsid w:val="00C77481"/>
    <w:rsid w:val="00C77C68"/>
    <w:rsid w:val="00C808BC"/>
    <w:rsid w:val="00C8119A"/>
    <w:rsid w:val="00C82056"/>
    <w:rsid w:val="00C85B43"/>
    <w:rsid w:val="00C861A0"/>
    <w:rsid w:val="00C90A5B"/>
    <w:rsid w:val="00C90BF8"/>
    <w:rsid w:val="00C921AD"/>
    <w:rsid w:val="00C926AC"/>
    <w:rsid w:val="00C97F23"/>
    <w:rsid w:val="00CA13DC"/>
    <w:rsid w:val="00CA3321"/>
    <w:rsid w:val="00CA465C"/>
    <w:rsid w:val="00CA523D"/>
    <w:rsid w:val="00CA78DA"/>
    <w:rsid w:val="00CB1A52"/>
    <w:rsid w:val="00CB36FC"/>
    <w:rsid w:val="00CB4B46"/>
    <w:rsid w:val="00CC1F72"/>
    <w:rsid w:val="00CC5213"/>
    <w:rsid w:val="00CC67E7"/>
    <w:rsid w:val="00CD1469"/>
    <w:rsid w:val="00CD1D3D"/>
    <w:rsid w:val="00CD34E5"/>
    <w:rsid w:val="00CD4886"/>
    <w:rsid w:val="00CD5A17"/>
    <w:rsid w:val="00CD5AA2"/>
    <w:rsid w:val="00CD60CE"/>
    <w:rsid w:val="00CE7CD2"/>
    <w:rsid w:val="00CF276D"/>
    <w:rsid w:val="00CF2F99"/>
    <w:rsid w:val="00CF4172"/>
    <w:rsid w:val="00CF4BA7"/>
    <w:rsid w:val="00CF6719"/>
    <w:rsid w:val="00CF7428"/>
    <w:rsid w:val="00CF7F32"/>
    <w:rsid w:val="00D00B23"/>
    <w:rsid w:val="00D036A0"/>
    <w:rsid w:val="00D03A74"/>
    <w:rsid w:val="00D03C45"/>
    <w:rsid w:val="00D1381D"/>
    <w:rsid w:val="00D15E7F"/>
    <w:rsid w:val="00D20C8E"/>
    <w:rsid w:val="00D22DF6"/>
    <w:rsid w:val="00D231DD"/>
    <w:rsid w:val="00D23F0D"/>
    <w:rsid w:val="00D30D01"/>
    <w:rsid w:val="00D327DF"/>
    <w:rsid w:val="00D32CA8"/>
    <w:rsid w:val="00D354F0"/>
    <w:rsid w:val="00D3733F"/>
    <w:rsid w:val="00D3750C"/>
    <w:rsid w:val="00D376F9"/>
    <w:rsid w:val="00D37E2C"/>
    <w:rsid w:val="00D41710"/>
    <w:rsid w:val="00D43F54"/>
    <w:rsid w:val="00D454BB"/>
    <w:rsid w:val="00D47967"/>
    <w:rsid w:val="00D52C62"/>
    <w:rsid w:val="00D52EB3"/>
    <w:rsid w:val="00D54127"/>
    <w:rsid w:val="00D54C17"/>
    <w:rsid w:val="00D55EE2"/>
    <w:rsid w:val="00D61B19"/>
    <w:rsid w:val="00D624B1"/>
    <w:rsid w:val="00D645E3"/>
    <w:rsid w:val="00D73855"/>
    <w:rsid w:val="00D73EE9"/>
    <w:rsid w:val="00D74F2A"/>
    <w:rsid w:val="00D74FA7"/>
    <w:rsid w:val="00D7659D"/>
    <w:rsid w:val="00D76795"/>
    <w:rsid w:val="00D7717C"/>
    <w:rsid w:val="00D77A64"/>
    <w:rsid w:val="00D80555"/>
    <w:rsid w:val="00D80B39"/>
    <w:rsid w:val="00D80F58"/>
    <w:rsid w:val="00D8110F"/>
    <w:rsid w:val="00D82681"/>
    <w:rsid w:val="00D83D3F"/>
    <w:rsid w:val="00D84FED"/>
    <w:rsid w:val="00D867D9"/>
    <w:rsid w:val="00D8785D"/>
    <w:rsid w:val="00D8798C"/>
    <w:rsid w:val="00D90711"/>
    <w:rsid w:val="00D92BBB"/>
    <w:rsid w:val="00D93336"/>
    <w:rsid w:val="00D9537C"/>
    <w:rsid w:val="00D96494"/>
    <w:rsid w:val="00D97189"/>
    <w:rsid w:val="00D97DDD"/>
    <w:rsid w:val="00DA0B52"/>
    <w:rsid w:val="00DA29F1"/>
    <w:rsid w:val="00DA3A95"/>
    <w:rsid w:val="00DA4CA5"/>
    <w:rsid w:val="00DA6201"/>
    <w:rsid w:val="00DA6358"/>
    <w:rsid w:val="00DB4595"/>
    <w:rsid w:val="00DC0E08"/>
    <w:rsid w:val="00DC1C8B"/>
    <w:rsid w:val="00DC4E46"/>
    <w:rsid w:val="00DD3838"/>
    <w:rsid w:val="00DD66E6"/>
    <w:rsid w:val="00DE07F5"/>
    <w:rsid w:val="00DE1BD7"/>
    <w:rsid w:val="00DE477B"/>
    <w:rsid w:val="00DE6459"/>
    <w:rsid w:val="00DF1D1C"/>
    <w:rsid w:val="00DF1E18"/>
    <w:rsid w:val="00DF2859"/>
    <w:rsid w:val="00DF3BFD"/>
    <w:rsid w:val="00E00A0B"/>
    <w:rsid w:val="00E00C4D"/>
    <w:rsid w:val="00E01D59"/>
    <w:rsid w:val="00E039F6"/>
    <w:rsid w:val="00E03DFD"/>
    <w:rsid w:val="00E056D2"/>
    <w:rsid w:val="00E05DE4"/>
    <w:rsid w:val="00E063FD"/>
    <w:rsid w:val="00E073AB"/>
    <w:rsid w:val="00E141B3"/>
    <w:rsid w:val="00E1479A"/>
    <w:rsid w:val="00E14B3E"/>
    <w:rsid w:val="00E14BAC"/>
    <w:rsid w:val="00E2195C"/>
    <w:rsid w:val="00E22E73"/>
    <w:rsid w:val="00E238E2"/>
    <w:rsid w:val="00E23B1D"/>
    <w:rsid w:val="00E243B8"/>
    <w:rsid w:val="00E310D2"/>
    <w:rsid w:val="00E315BD"/>
    <w:rsid w:val="00E3567B"/>
    <w:rsid w:val="00E356FF"/>
    <w:rsid w:val="00E36091"/>
    <w:rsid w:val="00E42EA4"/>
    <w:rsid w:val="00E43AE6"/>
    <w:rsid w:val="00E43C54"/>
    <w:rsid w:val="00E55B98"/>
    <w:rsid w:val="00E55E13"/>
    <w:rsid w:val="00E563C3"/>
    <w:rsid w:val="00E65201"/>
    <w:rsid w:val="00E704F9"/>
    <w:rsid w:val="00E7078A"/>
    <w:rsid w:val="00E73AD8"/>
    <w:rsid w:val="00E74554"/>
    <w:rsid w:val="00E76F76"/>
    <w:rsid w:val="00E80033"/>
    <w:rsid w:val="00E802D7"/>
    <w:rsid w:val="00E80DCB"/>
    <w:rsid w:val="00E83F68"/>
    <w:rsid w:val="00E86448"/>
    <w:rsid w:val="00E905E4"/>
    <w:rsid w:val="00E93A01"/>
    <w:rsid w:val="00E9485E"/>
    <w:rsid w:val="00E965D3"/>
    <w:rsid w:val="00EA2C1D"/>
    <w:rsid w:val="00EB0D4E"/>
    <w:rsid w:val="00EB27A7"/>
    <w:rsid w:val="00EB28F0"/>
    <w:rsid w:val="00EB2A28"/>
    <w:rsid w:val="00EB3701"/>
    <w:rsid w:val="00EB38F6"/>
    <w:rsid w:val="00EB4CEA"/>
    <w:rsid w:val="00EB5B34"/>
    <w:rsid w:val="00EB7049"/>
    <w:rsid w:val="00EC1109"/>
    <w:rsid w:val="00EC2A19"/>
    <w:rsid w:val="00EC3BE1"/>
    <w:rsid w:val="00EC468B"/>
    <w:rsid w:val="00EC563D"/>
    <w:rsid w:val="00EC7FDB"/>
    <w:rsid w:val="00ED06B8"/>
    <w:rsid w:val="00ED1201"/>
    <w:rsid w:val="00ED23F0"/>
    <w:rsid w:val="00ED3AB9"/>
    <w:rsid w:val="00ED486B"/>
    <w:rsid w:val="00ED5382"/>
    <w:rsid w:val="00EE3DA0"/>
    <w:rsid w:val="00EE6E3C"/>
    <w:rsid w:val="00EE7417"/>
    <w:rsid w:val="00EF3728"/>
    <w:rsid w:val="00EF4E2B"/>
    <w:rsid w:val="00EF54F2"/>
    <w:rsid w:val="00EF6146"/>
    <w:rsid w:val="00EF624D"/>
    <w:rsid w:val="00EF666E"/>
    <w:rsid w:val="00EF730D"/>
    <w:rsid w:val="00F03C4C"/>
    <w:rsid w:val="00F03D04"/>
    <w:rsid w:val="00F06781"/>
    <w:rsid w:val="00F07CDA"/>
    <w:rsid w:val="00F11F13"/>
    <w:rsid w:val="00F13281"/>
    <w:rsid w:val="00F158B2"/>
    <w:rsid w:val="00F15C8B"/>
    <w:rsid w:val="00F166FB"/>
    <w:rsid w:val="00F16DD6"/>
    <w:rsid w:val="00F227DA"/>
    <w:rsid w:val="00F24A21"/>
    <w:rsid w:val="00F25FF0"/>
    <w:rsid w:val="00F26BD6"/>
    <w:rsid w:val="00F30723"/>
    <w:rsid w:val="00F3072F"/>
    <w:rsid w:val="00F33E5F"/>
    <w:rsid w:val="00F345BF"/>
    <w:rsid w:val="00F37AAA"/>
    <w:rsid w:val="00F407B1"/>
    <w:rsid w:val="00F430B8"/>
    <w:rsid w:val="00F4335D"/>
    <w:rsid w:val="00F43762"/>
    <w:rsid w:val="00F437FE"/>
    <w:rsid w:val="00F440A3"/>
    <w:rsid w:val="00F527F2"/>
    <w:rsid w:val="00F54050"/>
    <w:rsid w:val="00F56B50"/>
    <w:rsid w:val="00F571E0"/>
    <w:rsid w:val="00F6359A"/>
    <w:rsid w:val="00F63D92"/>
    <w:rsid w:val="00F6673C"/>
    <w:rsid w:val="00F730A5"/>
    <w:rsid w:val="00F739CA"/>
    <w:rsid w:val="00F75F76"/>
    <w:rsid w:val="00F76440"/>
    <w:rsid w:val="00F764C7"/>
    <w:rsid w:val="00F76FAB"/>
    <w:rsid w:val="00F800B5"/>
    <w:rsid w:val="00F81906"/>
    <w:rsid w:val="00F84D83"/>
    <w:rsid w:val="00F85453"/>
    <w:rsid w:val="00F86471"/>
    <w:rsid w:val="00F87C83"/>
    <w:rsid w:val="00F9009F"/>
    <w:rsid w:val="00F90B41"/>
    <w:rsid w:val="00F90F6D"/>
    <w:rsid w:val="00F91F40"/>
    <w:rsid w:val="00F9283B"/>
    <w:rsid w:val="00F92A5F"/>
    <w:rsid w:val="00F9454C"/>
    <w:rsid w:val="00F957FA"/>
    <w:rsid w:val="00F959C1"/>
    <w:rsid w:val="00F95E3D"/>
    <w:rsid w:val="00F96F7C"/>
    <w:rsid w:val="00FA3169"/>
    <w:rsid w:val="00FA6172"/>
    <w:rsid w:val="00FA69C6"/>
    <w:rsid w:val="00FA6B26"/>
    <w:rsid w:val="00FA707D"/>
    <w:rsid w:val="00FB1706"/>
    <w:rsid w:val="00FC1287"/>
    <w:rsid w:val="00FC332F"/>
    <w:rsid w:val="00FC5FE9"/>
    <w:rsid w:val="00FC6A9D"/>
    <w:rsid w:val="00FC6D1B"/>
    <w:rsid w:val="00FD3763"/>
    <w:rsid w:val="00FD59ED"/>
    <w:rsid w:val="00FD67C0"/>
    <w:rsid w:val="00FD78AA"/>
    <w:rsid w:val="00FE1358"/>
    <w:rsid w:val="00FE2F37"/>
    <w:rsid w:val="00FE3815"/>
    <w:rsid w:val="00FE398A"/>
    <w:rsid w:val="00FE44F7"/>
    <w:rsid w:val="00FE4F1E"/>
    <w:rsid w:val="00FE5D50"/>
    <w:rsid w:val="00FE7685"/>
    <w:rsid w:val="00FF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14A2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C14A21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C14A21"/>
    <w:pPr>
      <w:shd w:val="clear" w:color="auto" w:fill="FFFFFF"/>
      <w:spacing w:before="300" w:after="600" w:line="240" w:lineRule="atLeast"/>
      <w:jc w:val="both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14A21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14A2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B5A4E"/>
    <w:rPr>
      <w:rFonts w:cs="Times New Roman"/>
    </w:rPr>
  </w:style>
  <w:style w:type="paragraph" w:styleId="NormalWeb">
    <w:name w:val="Normal (Web)"/>
    <w:basedOn w:val="Normal"/>
    <w:uiPriority w:val="99"/>
    <w:rsid w:val="006B5A4E"/>
    <w:pPr>
      <w:widowControl/>
      <w:spacing w:after="125"/>
    </w:pPr>
    <w:rPr>
      <w:rFonts w:ascii="Times New Roman" w:eastAsia="Times New Roman" w:hAnsi="Times New Roman" w:cs="Times New Roman"/>
      <w:color w:val="auto"/>
    </w:rPr>
  </w:style>
  <w:style w:type="character" w:styleId="Hyperlink">
    <w:name w:val="Hyperlink"/>
    <w:basedOn w:val="DefaultParagraphFont"/>
    <w:uiPriority w:val="99"/>
    <w:rsid w:val="005F258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F258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1">
    <w:name w:val="Обычный1"/>
    <w:uiPriority w:val="99"/>
    <w:rsid w:val="005F258D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99"/>
    <w:rsid w:val="005F258D"/>
    <w:pPr>
      <w:widowControl w:val="0"/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5F258D"/>
    <w:pPr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5F258D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258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5F258D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258D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5F258D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5F258D"/>
    <w:pPr>
      <w:autoSpaceDE w:val="0"/>
      <w:autoSpaceDN w:val="0"/>
      <w:adjustRightInd w:val="0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258D"/>
    <w:rPr>
      <w:rFonts w:ascii="Tahoma" w:hAnsi="Tahoma" w:cs="Tahoma"/>
      <w:sz w:val="16"/>
      <w:szCs w:val="16"/>
      <w:lang w:eastAsia="ru-RU"/>
    </w:rPr>
  </w:style>
  <w:style w:type="table" w:customStyle="1" w:styleId="10">
    <w:name w:val="Сетка таблицы1"/>
    <w:uiPriority w:val="99"/>
    <w:rsid w:val="005F258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Основной текст_"/>
    <w:link w:val="20"/>
    <w:uiPriority w:val="99"/>
    <w:locked/>
    <w:rsid w:val="005F258D"/>
    <w:rPr>
      <w:sz w:val="27"/>
      <w:shd w:val="clear" w:color="auto" w:fill="FFFFFF"/>
    </w:rPr>
  </w:style>
  <w:style w:type="paragraph" w:customStyle="1" w:styleId="20">
    <w:name w:val="Основной текст2"/>
    <w:basedOn w:val="Normal"/>
    <w:link w:val="a0"/>
    <w:uiPriority w:val="99"/>
    <w:rsid w:val="005F258D"/>
    <w:pPr>
      <w:widowControl/>
      <w:shd w:val="clear" w:color="auto" w:fill="FFFFFF"/>
      <w:spacing w:before="600" w:after="180" w:line="240" w:lineRule="atLeast"/>
    </w:pPr>
    <w:rPr>
      <w:rFonts w:ascii="Calibri" w:eastAsia="Calibri" w:hAnsi="Calibri" w:cs="Times New Roman"/>
      <w:color w:val="auto"/>
      <w:sz w:val="27"/>
      <w:szCs w:val="20"/>
    </w:rPr>
  </w:style>
  <w:style w:type="character" w:customStyle="1" w:styleId="FontStyle11">
    <w:name w:val="Font Style11"/>
    <w:uiPriority w:val="99"/>
    <w:rsid w:val="005F258D"/>
    <w:rPr>
      <w:rFonts w:ascii="Times New Roman" w:hAnsi="Times New Roman"/>
      <w:sz w:val="18"/>
    </w:rPr>
  </w:style>
  <w:style w:type="paragraph" w:customStyle="1" w:styleId="-11">
    <w:name w:val="Цветной список - Акцент 11"/>
    <w:basedOn w:val="Normal"/>
    <w:uiPriority w:val="99"/>
    <w:rsid w:val="005F258D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5F258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5F258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F258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F258D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F2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F25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3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934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3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3934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3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716</Words>
  <Characters>4084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Россихина М.Е.</dc:creator>
  <cp:keywords/>
  <dc:description/>
  <cp:lastModifiedBy>admin</cp:lastModifiedBy>
  <cp:revision>9</cp:revision>
  <cp:lastPrinted>2015-06-22T08:40:00Z</cp:lastPrinted>
  <dcterms:created xsi:type="dcterms:W3CDTF">2015-06-09T10:07:00Z</dcterms:created>
  <dcterms:modified xsi:type="dcterms:W3CDTF">2015-06-22T08:41:00Z</dcterms:modified>
</cp:coreProperties>
</file>